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A5EBD9" w14:textId="77777777" w:rsidR="00C85BB7" w:rsidRDefault="00C85BB7" w:rsidP="00C85BB7">
      <w:pPr>
        <w:pStyle w:val="NoSpacing"/>
      </w:pPr>
      <w:r>
        <w:rPr>
          <w:u w:val="single"/>
        </w:rPr>
        <w:t>William BOTES</w:t>
      </w:r>
      <w:r>
        <w:t xml:space="preserve">      (fl.1480)</w:t>
      </w:r>
    </w:p>
    <w:p w14:paraId="4755A3D2" w14:textId="77777777" w:rsidR="00C85BB7" w:rsidRDefault="00C85BB7" w:rsidP="00C85BB7">
      <w:pPr>
        <w:pStyle w:val="NoSpacing"/>
      </w:pPr>
    </w:p>
    <w:p w14:paraId="3B7A8DC6" w14:textId="77777777" w:rsidR="00C85BB7" w:rsidRDefault="00C85BB7" w:rsidP="00C85BB7">
      <w:pPr>
        <w:pStyle w:val="NoSpacing"/>
      </w:pPr>
    </w:p>
    <w:p w14:paraId="679DC0A4" w14:textId="77777777" w:rsidR="00C85BB7" w:rsidRDefault="00C85BB7" w:rsidP="00C85BB7">
      <w:pPr>
        <w:pStyle w:val="NoSpacing"/>
      </w:pPr>
      <w:r>
        <w:tab/>
        <w:t>1480</w:t>
      </w:r>
      <w:r>
        <w:tab/>
        <w:t xml:space="preserve">He and Thomas </w:t>
      </w:r>
      <w:proofErr w:type="spellStart"/>
      <w:r>
        <w:t>Aldersey</w:t>
      </w:r>
      <w:proofErr w:type="spellEnd"/>
      <w:r>
        <w:t xml:space="preserve">, Yeoman of the Crown(q.v.), made a plaint of </w:t>
      </w:r>
    </w:p>
    <w:p w14:paraId="29F43A02" w14:textId="77777777" w:rsidR="00C85BB7" w:rsidRDefault="00C85BB7" w:rsidP="00C85BB7">
      <w:pPr>
        <w:pStyle w:val="NoSpacing"/>
        <w:ind w:left="1440"/>
      </w:pPr>
      <w:r>
        <w:t xml:space="preserve">debt against John Baker of Alfreton, Derbyshire(q.v.), Robert Walker of Ripley(q.v.) and Thomas </w:t>
      </w:r>
      <w:proofErr w:type="spellStart"/>
      <w:r>
        <w:t>Wryght</w:t>
      </w:r>
      <w:proofErr w:type="spellEnd"/>
      <w:r>
        <w:t xml:space="preserve"> of Ripley(q.v.).</w:t>
      </w:r>
    </w:p>
    <w:p w14:paraId="19621DD2" w14:textId="77777777" w:rsidR="00C85BB7" w:rsidRDefault="00C85BB7" w:rsidP="00C85BB7">
      <w:pPr>
        <w:pStyle w:val="NoSpacing"/>
      </w:pPr>
      <w:r>
        <w:tab/>
      </w:r>
      <w:r>
        <w:tab/>
        <w:t>(</w:t>
      </w:r>
      <w:hyperlink r:id="rId6" w:history="1">
        <w:r w:rsidRPr="00F97690">
          <w:rPr>
            <w:rStyle w:val="Hyperlink"/>
          </w:rPr>
          <w:t>http://www.uh.edu/waalt/index.php/CP40/871</w:t>
        </w:r>
      </w:hyperlink>
      <w:r>
        <w:t>)</w:t>
      </w:r>
    </w:p>
    <w:p w14:paraId="641EB284" w14:textId="77777777" w:rsidR="00C85BB7" w:rsidRDefault="00C85BB7" w:rsidP="00C85BB7">
      <w:pPr>
        <w:pStyle w:val="NoSpacing"/>
      </w:pPr>
    </w:p>
    <w:p w14:paraId="08B358C2" w14:textId="77777777" w:rsidR="00C85BB7" w:rsidRDefault="00C85BB7" w:rsidP="00C85BB7">
      <w:pPr>
        <w:pStyle w:val="NoSpacing"/>
      </w:pPr>
    </w:p>
    <w:p w14:paraId="6360C60B" w14:textId="77777777" w:rsidR="00C85BB7" w:rsidRDefault="00C85BB7" w:rsidP="00C85BB7">
      <w:pPr>
        <w:pStyle w:val="NoSpacing"/>
      </w:pPr>
      <w:r>
        <w:t>11 August 2019</w:t>
      </w:r>
    </w:p>
    <w:p w14:paraId="463B315E" w14:textId="77777777" w:rsidR="006B2F86" w:rsidRPr="00E71FC3" w:rsidRDefault="00C85BB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76C237" w14:textId="77777777" w:rsidR="00C85BB7" w:rsidRDefault="00C85BB7" w:rsidP="00E71FC3">
      <w:pPr>
        <w:spacing w:after="0" w:line="240" w:lineRule="auto"/>
      </w:pPr>
      <w:r>
        <w:separator/>
      </w:r>
    </w:p>
  </w:endnote>
  <w:endnote w:type="continuationSeparator" w:id="0">
    <w:p w14:paraId="088DFE56" w14:textId="77777777" w:rsidR="00C85BB7" w:rsidRDefault="00C85BB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CD95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E1C6BA" w14:textId="77777777" w:rsidR="00C85BB7" w:rsidRDefault="00C85BB7" w:rsidP="00E71FC3">
      <w:pPr>
        <w:spacing w:after="0" w:line="240" w:lineRule="auto"/>
      </w:pPr>
      <w:r>
        <w:separator/>
      </w:r>
    </w:p>
  </w:footnote>
  <w:footnote w:type="continuationSeparator" w:id="0">
    <w:p w14:paraId="001D7E4F" w14:textId="77777777" w:rsidR="00C85BB7" w:rsidRDefault="00C85BB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BB7"/>
    <w:rsid w:val="001A7C09"/>
    <w:rsid w:val="00577BD5"/>
    <w:rsid w:val="00656CBA"/>
    <w:rsid w:val="006A1F77"/>
    <w:rsid w:val="00733BE7"/>
    <w:rsid w:val="00AB52E8"/>
    <w:rsid w:val="00B16D3F"/>
    <w:rsid w:val="00BB41AC"/>
    <w:rsid w:val="00C85BB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A339A"/>
  <w15:chartTrackingRefBased/>
  <w15:docId w15:val="{D9BDCEED-D345-4BFB-A94C-44B31A351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C85BB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h.edu/waalt/index.php/CP40/87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2019-10-09T15:56:00Z</dcterms:created>
  <dcterms:modified xsi:type="dcterms:W3CDTF">2019-10-09T16:00:00Z</dcterms:modified>
</cp:coreProperties>
</file>